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F6823" w14:textId="77777777" w:rsidR="00983C80" w:rsidRPr="008642EC" w:rsidRDefault="00983C80" w:rsidP="00983C80">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41ACE6B" w14:textId="77777777" w:rsidR="00983C80" w:rsidRPr="00992C7B" w:rsidRDefault="00983C80" w:rsidP="00983C80">
      <w:pPr>
        <w:pStyle w:val="BasicParagraph"/>
        <w:suppressAutoHyphens/>
        <w:spacing w:line="240" w:lineRule="auto"/>
        <w:rPr>
          <w:rFonts w:ascii="Times New Roman" w:hAnsi="Times New Roman" w:cs="Times New Roman"/>
          <w:b/>
          <w:bCs/>
          <w:color w:val="000000" w:themeColor="text1"/>
          <w:sz w:val="12"/>
          <w:szCs w:val="12"/>
        </w:rPr>
      </w:pPr>
    </w:p>
    <w:p w14:paraId="436DD88E" w14:textId="77777777" w:rsidR="00983C80" w:rsidRPr="00582653" w:rsidRDefault="00983C80" w:rsidP="00983C80">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81998D3" w14:textId="77777777" w:rsidR="00983C80" w:rsidRDefault="00983C80" w:rsidP="00983C8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3908BD4E" w14:textId="77777777" w:rsidR="00983C80" w:rsidRDefault="00983C80" w:rsidP="00983C80">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1F532D55" w14:textId="77777777" w:rsidR="00983C80" w:rsidRPr="00582653" w:rsidRDefault="00983C80" w:rsidP="00983C80">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25B1101" wp14:editId="4AA817B3">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4FEE11B" w14:textId="3AB98E5F" w:rsidR="00983C80" w:rsidRDefault="00983C80" w:rsidP="00983C80">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Risk action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10EB0BC" w14:textId="77777777" w:rsidR="00983C80" w:rsidRDefault="00983C80" w:rsidP="00983C80">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B9EF3AA" w14:textId="77777777" w:rsidR="00983C80" w:rsidRPr="00582653" w:rsidRDefault="00983C80" w:rsidP="00983C80">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BF692A7" w14:textId="77777777" w:rsidR="00983C80" w:rsidRPr="00582653" w:rsidRDefault="00983C80" w:rsidP="00983C8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D64FEF7" w14:textId="77777777" w:rsidR="00983C80" w:rsidRPr="008642EC" w:rsidRDefault="00983C80" w:rsidP="00983C80">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46960B98" w14:textId="77777777" w:rsidR="00983C80" w:rsidRPr="008642EC" w:rsidRDefault="00983C80" w:rsidP="00983C80">
      <w:pPr>
        <w:pStyle w:val="ListParagraph"/>
        <w:numPr>
          <w:ilvl w:val="0"/>
          <w:numId w:val="17"/>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05479319" w14:textId="77777777" w:rsidR="00983C80" w:rsidRPr="00582653" w:rsidRDefault="00983C80" w:rsidP="00983C80">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25E2E77F" w14:textId="77777777" w:rsidR="00983C80" w:rsidRPr="008642EC" w:rsidRDefault="00983C80" w:rsidP="00983C80">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CD7BC92" w14:textId="77777777" w:rsidR="00983C80" w:rsidRPr="008642EC" w:rsidRDefault="00983C80" w:rsidP="00983C80">
      <w:pPr>
        <w:pStyle w:val="ListParagraph"/>
        <w:numPr>
          <w:ilvl w:val="0"/>
          <w:numId w:val="18"/>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B69E0D0" w14:textId="77777777" w:rsidR="00983C80" w:rsidRPr="00992C7B" w:rsidRDefault="00983C80" w:rsidP="00983C80">
      <w:pPr>
        <w:pStyle w:val="BasicParagraph"/>
        <w:suppressAutoHyphens/>
        <w:spacing w:line="240" w:lineRule="auto"/>
        <w:ind w:left="1440"/>
        <w:rPr>
          <w:rFonts w:ascii="Times New Roman" w:hAnsi="Times New Roman" w:cs="Times New Roman"/>
          <w:color w:val="000000" w:themeColor="text1"/>
          <w:sz w:val="12"/>
          <w:szCs w:val="12"/>
        </w:rPr>
      </w:pPr>
    </w:p>
    <w:p w14:paraId="37E2791C" w14:textId="77777777" w:rsidR="00983C80" w:rsidRPr="00582653" w:rsidRDefault="00983C80" w:rsidP="00983C80">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64CF015" w14:textId="77777777" w:rsidR="00983C80" w:rsidRDefault="00983C80" w:rsidP="00983C8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0A2FEFD" w14:textId="77777777" w:rsidR="00983C80" w:rsidRPr="00992C7B" w:rsidRDefault="00983C80" w:rsidP="00983C80">
      <w:pPr>
        <w:pStyle w:val="BasicParagraph"/>
        <w:suppressAutoHyphens/>
        <w:spacing w:line="240" w:lineRule="auto"/>
        <w:ind w:left="1440"/>
        <w:rPr>
          <w:rFonts w:ascii="Times New Roman" w:hAnsi="Times New Roman" w:cs="Times New Roman"/>
          <w:color w:val="000000" w:themeColor="text1"/>
          <w:sz w:val="12"/>
          <w:szCs w:val="12"/>
        </w:rPr>
      </w:pPr>
    </w:p>
    <w:p w14:paraId="181D13F1" w14:textId="77777777" w:rsidR="00983C80" w:rsidRDefault="00983C80" w:rsidP="00983C8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E92CAD6" w14:textId="77777777" w:rsidR="00983C80" w:rsidRPr="00B87FFB" w:rsidRDefault="00983C80" w:rsidP="00983C80">
      <w:pPr>
        <w:pStyle w:val="BasicParagraph"/>
        <w:suppressAutoHyphens/>
        <w:spacing w:line="240" w:lineRule="auto"/>
        <w:ind w:left="1440"/>
        <w:rPr>
          <w:rFonts w:ascii="Times New Roman" w:hAnsi="Times New Roman" w:cs="Times New Roman"/>
          <w:color w:val="000000" w:themeColor="text1"/>
          <w:sz w:val="10"/>
          <w:szCs w:val="10"/>
        </w:rPr>
      </w:pPr>
    </w:p>
    <w:p w14:paraId="507C35C1" w14:textId="77777777" w:rsidR="00983C80" w:rsidRDefault="00983C80" w:rsidP="00983C80">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482707ED" w14:textId="77777777" w:rsidR="00983C80" w:rsidRPr="000B1EEC" w:rsidRDefault="00983C80" w:rsidP="00983C80">
      <w:pPr>
        <w:pStyle w:val="BasicParagraph"/>
        <w:suppressAutoHyphens/>
        <w:spacing w:line="240" w:lineRule="auto"/>
        <w:rPr>
          <w:rFonts w:ascii="Times New Roman" w:hAnsi="Times New Roman" w:cs="Times New Roman"/>
          <w:color w:val="000000" w:themeColor="text1"/>
          <w:sz w:val="10"/>
          <w:szCs w:val="10"/>
        </w:rPr>
      </w:pPr>
    </w:p>
    <w:p w14:paraId="1C67EEA2" w14:textId="77777777" w:rsidR="00983C80" w:rsidRDefault="00983C80" w:rsidP="00983C80">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7BE1A216" w14:textId="77777777" w:rsidR="00983C80" w:rsidRDefault="00983C80">
      <w:pPr>
        <w:spacing w:before="0" w:after="160" w:line="259" w:lineRule="auto"/>
        <w:rPr>
          <w:rFonts w:ascii="Calibri" w:eastAsiaTheme="majorEastAsia" w:hAnsi="Calibri" w:cstheme="majorBidi"/>
          <w:b/>
          <w:color w:val="0031A7" w:themeColor="text2"/>
          <w:sz w:val="32"/>
          <w:szCs w:val="32"/>
        </w:rPr>
      </w:pPr>
      <w:bookmarkStart w:id="1" w:name="_GoBack"/>
      <w:bookmarkEnd w:id="0"/>
      <w:bookmarkEnd w:id="1"/>
      <w:r>
        <w:br w:type="page"/>
      </w:r>
    </w:p>
    <w:p w14:paraId="7EF94482" w14:textId="42BA3074" w:rsidR="00A02F42" w:rsidRDefault="00075A77" w:rsidP="00075A77">
      <w:pPr>
        <w:pStyle w:val="Heading1"/>
      </w:pPr>
      <w:r>
        <w:lastRenderedPageBreak/>
        <w:t xml:space="preserve">MPower108 </w:t>
      </w:r>
      <w:r w:rsidRPr="000E55DC">
        <w:t>Risk action plan</w:t>
      </w:r>
      <w:r>
        <w:t xml:space="preserve"> template</w:t>
      </w:r>
    </w:p>
    <w:tbl>
      <w:tblPr>
        <w:tblStyle w:val="UNEPTableStyle1Paleheaderrow"/>
        <w:tblW w:w="14066"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960"/>
        <w:gridCol w:w="2606"/>
        <w:gridCol w:w="2290"/>
        <w:gridCol w:w="1859"/>
        <w:gridCol w:w="1661"/>
        <w:gridCol w:w="2913"/>
        <w:gridCol w:w="1777"/>
      </w:tblGrid>
      <w:tr w:rsidR="00BE1ADC" w:rsidRPr="00BE1ADC" w14:paraId="270E6121" w14:textId="77777777" w:rsidTr="00075A77">
        <w:trPr>
          <w:cnfStyle w:val="100000000000" w:firstRow="1" w:lastRow="0" w:firstColumn="0" w:lastColumn="0" w:oddVBand="0" w:evenVBand="0" w:oddHBand="0" w:evenHBand="0" w:firstRowFirstColumn="0" w:firstRowLastColumn="0" w:lastRowFirstColumn="0" w:lastRowLastColumn="0"/>
          <w:trHeight w:val="1527"/>
          <w:tblHeader/>
        </w:trPr>
        <w:tc>
          <w:tcPr>
            <w:tcW w:w="0" w:type="auto"/>
            <w:shd w:val="clear" w:color="auto" w:fill="E6EAF6" w:themeFill="background1"/>
          </w:tcPr>
          <w:p w14:paraId="4B4E4053" w14:textId="77777777" w:rsidR="00BE1ADC" w:rsidRPr="00BE1ADC" w:rsidRDefault="00BE1ADC" w:rsidP="00BE1ADC">
            <w:pPr>
              <w:rPr>
                <w:bCs/>
                <w:sz w:val="22"/>
              </w:rPr>
            </w:pPr>
            <w:r w:rsidRPr="00BE1ADC">
              <w:rPr>
                <w:bCs/>
                <w:sz w:val="22"/>
              </w:rPr>
              <w:t>Risk # from plan</w:t>
            </w:r>
          </w:p>
        </w:tc>
        <w:tc>
          <w:tcPr>
            <w:tcW w:w="2606" w:type="dxa"/>
            <w:shd w:val="clear" w:color="auto" w:fill="E6EAF6" w:themeFill="background1"/>
          </w:tcPr>
          <w:p w14:paraId="1406898B" w14:textId="77777777" w:rsidR="00BE1ADC" w:rsidRPr="00BE1ADC" w:rsidRDefault="00BE1ADC" w:rsidP="00BE1ADC">
            <w:pPr>
              <w:rPr>
                <w:bCs/>
                <w:sz w:val="22"/>
              </w:rPr>
            </w:pPr>
            <w:r w:rsidRPr="00BE1ADC">
              <w:rPr>
                <w:bCs/>
                <w:sz w:val="22"/>
              </w:rPr>
              <w:t xml:space="preserve">Action implemented </w:t>
            </w:r>
          </w:p>
        </w:tc>
        <w:tc>
          <w:tcPr>
            <w:tcW w:w="2290" w:type="dxa"/>
            <w:shd w:val="clear" w:color="auto" w:fill="E6EAF6" w:themeFill="background1"/>
          </w:tcPr>
          <w:p w14:paraId="59D767B8" w14:textId="77777777" w:rsidR="00BE1ADC" w:rsidRPr="00BE1ADC" w:rsidRDefault="00BE1ADC" w:rsidP="00BE1ADC">
            <w:pPr>
              <w:rPr>
                <w:bCs/>
                <w:sz w:val="22"/>
              </w:rPr>
            </w:pPr>
            <w:r w:rsidRPr="00BE1ADC">
              <w:rPr>
                <w:bCs/>
                <w:sz w:val="22"/>
              </w:rPr>
              <w:t>Who is responsible</w:t>
            </w:r>
          </w:p>
        </w:tc>
        <w:tc>
          <w:tcPr>
            <w:tcW w:w="1859" w:type="dxa"/>
            <w:shd w:val="clear" w:color="auto" w:fill="E6EAF6" w:themeFill="background1"/>
          </w:tcPr>
          <w:p w14:paraId="37B2EFF6" w14:textId="77777777" w:rsidR="00BE1ADC" w:rsidRPr="00BE1ADC" w:rsidRDefault="00BE1ADC" w:rsidP="00BE1ADC">
            <w:pPr>
              <w:rPr>
                <w:bCs/>
                <w:sz w:val="22"/>
              </w:rPr>
            </w:pPr>
            <w:r w:rsidRPr="00BE1ADC">
              <w:rPr>
                <w:bCs/>
                <w:sz w:val="22"/>
              </w:rPr>
              <w:t>Time frame</w:t>
            </w:r>
          </w:p>
        </w:tc>
        <w:tc>
          <w:tcPr>
            <w:tcW w:w="1661" w:type="dxa"/>
            <w:shd w:val="clear" w:color="auto" w:fill="E6EAF6" w:themeFill="background1"/>
          </w:tcPr>
          <w:p w14:paraId="66AC7C58" w14:textId="77777777" w:rsidR="00BE1ADC" w:rsidRPr="00BE1ADC" w:rsidRDefault="00BE1ADC" w:rsidP="00BE1ADC">
            <w:pPr>
              <w:rPr>
                <w:bCs/>
                <w:sz w:val="22"/>
              </w:rPr>
            </w:pPr>
            <w:r w:rsidRPr="00BE1ADC">
              <w:rPr>
                <w:bCs/>
                <w:sz w:val="22"/>
              </w:rPr>
              <w:t>Date of review</w:t>
            </w:r>
          </w:p>
        </w:tc>
        <w:tc>
          <w:tcPr>
            <w:tcW w:w="2913" w:type="dxa"/>
            <w:shd w:val="clear" w:color="auto" w:fill="E6EAF6" w:themeFill="background1"/>
          </w:tcPr>
          <w:p w14:paraId="022B1CDB" w14:textId="77777777" w:rsidR="00BE1ADC" w:rsidRPr="00BE1ADC" w:rsidRDefault="00BE1ADC" w:rsidP="00BE1ADC">
            <w:pPr>
              <w:rPr>
                <w:bCs/>
                <w:sz w:val="22"/>
              </w:rPr>
            </w:pPr>
            <w:r w:rsidRPr="00BE1ADC">
              <w:rPr>
                <w:bCs/>
                <w:sz w:val="22"/>
              </w:rPr>
              <w:t>Current controls</w:t>
            </w:r>
          </w:p>
        </w:tc>
        <w:tc>
          <w:tcPr>
            <w:tcW w:w="1777" w:type="dxa"/>
            <w:shd w:val="clear" w:color="auto" w:fill="E6EAF6" w:themeFill="background1"/>
          </w:tcPr>
          <w:p w14:paraId="4AFEABB7" w14:textId="77777777" w:rsidR="00BE1ADC" w:rsidRPr="00BE1ADC" w:rsidRDefault="00BE1ADC" w:rsidP="00BE1ADC">
            <w:pPr>
              <w:rPr>
                <w:bCs/>
                <w:sz w:val="22"/>
              </w:rPr>
            </w:pPr>
            <w:r w:rsidRPr="00BE1ADC">
              <w:rPr>
                <w:bCs/>
                <w:sz w:val="22"/>
              </w:rPr>
              <w:t>Acceptable Y/N</w:t>
            </w:r>
          </w:p>
        </w:tc>
      </w:tr>
      <w:tr w:rsidR="00BE1ADC" w:rsidRPr="00BE1ADC" w14:paraId="7B75120B" w14:textId="77777777" w:rsidTr="00075A77">
        <w:trPr>
          <w:trHeight w:val="545"/>
        </w:trPr>
        <w:tc>
          <w:tcPr>
            <w:tcW w:w="0" w:type="auto"/>
          </w:tcPr>
          <w:p w14:paraId="0431CE85" w14:textId="7A7819E7" w:rsidR="00BE1ADC" w:rsidRPr="00BE1ADC" w:rsidRDefault="00BE1ADC" w:rsidP="00BE1ADC">
            <w:pPr>
              <w:rPr>
                <w:sz w:val="20"/>
                <w:szCs w:val="20"/>
              </w:rPr>
            </w:pPr>
            <w:r w:rsidRPr="00BE1ADC">
              <w:rPr>
                <w:sz w:val="20"/>
                <w:szCs w:val="20"/>
              </w:rPr>
              <w:t>1</w:t>
            </w:r>
          </w:p>
        </w:tc>
        <w:tc>
          <w:tcPr>
            <w:tcW w:w="2606" w:type="dxa"/>
          </w:tcPr>
          <w:p w14:paraId="05CC6BA8" w14:textId="77777777" w:rsidR="00BE1ADC" w:rsidRPr="00BE1ADC" w:rsidRDefault="00BE1ADC" w:rsidP="00BE1ADC"/>
        </w:tc>
        <w:tc>
          <w:tcPr>
            <w:tcW w:w="2290" w:type="dxa"/>
          </w:tcPr>
          <w:p w14:paraId="0E4ACD5F" w14:textId="77777777" w:rsidR="00BE1ADC" w:rsidRPr="00BE1ADC" w:rsidRDefault="00BE1ADC" w:rsidP="00BE1ADC"/>
        </w:tc>
        <w:tc>
          <w:tcPr>
            <w:tcW w:w="1859" w:type="dxa"/>
          </w:tcPr>
          <w:p w14:paraId="66B577F9" w14:textId="77777777" w:rsidR="00BE1ADC" w:rsidRPr="00BE1ADC" w:rsidRDefault="00BE1ADC" w:rsidP="00BE1ADC"/>
        </w:tc>
        <w:tc>
          <w:tcPr>
            <w:tcW w:w="1661" w:type="dxa"/>
          </w:tcPr>
          <w:p w14:paraId="5AC869B7" w14:textId="77777777" w:rsidR="00BE1ADC" w:rsidRPr="00BE1ADC" w:rsidRDefault="00BE1ADC" w:rsidP="00BE1ADC"/>
        </w:tc>
        <w:tc>
          <w:tcPr>
            <w:tcW w:w="2913" w:type="dxa"/>
          </w:tcPr>
          <w:p w14:paraId="558C7EA6" w14:textId="77777777" w:rsidR="00BE1ADC" w:rsidRPr="00BE1ADC" w:rsidRDefault="00BE1ADC" w:rsidP="00BE1ADC"/>
        </w:tc>
        <w:tc>
          <w:tcPr>
            <w:tcW w:w="1777" w:type="dxa"/>
          </w:tcPr>
          <w:p w14:paraId="09E39919" w14:textId="77777777" w:rsidR="00BE1ADC" w:rsidRPr="00BE1ADC" w:rsidRDefault="00BE1ADC" w:rsidP="00BE1ADC"/>
        </w:tc>
      </w:tr>
      <w:tr w:rsidR="00BE1ADC" w:rsidRPr="00BE1ADC" w14:paraId="0BB3595E" w14:textId="77777777" w:rsidTr="00075A77">
        <w:trPr>
          <w:cnfStyle w:val="000000010000" w:firstRow="0" w:lastRow="0" w:firstColumn="0" w:lastColumn="0" w:oddVBand="0" w:evenVBand="0" w:oddHBand="0" w:evenHBand="1" w:firstRowFirstColumn="0" w:firstRowLastColumn="0" w:lastRowFirstColumn="0" w:lastRowLastColumn="0"/>
          <w:trHeight w:val="529"/>
        </w:trPr>
        <w:tc>
          <w:tcPr>
            <w:tcW w:w="0" w:type="auto"/>
            <w:shd w:val="clear" w:color="auto" w:fill="auto"/>
          </w:tcPr>
          <w:p w14:paraId="55423884" w14:textId="6C8699F1" w:rsidR="00BE1ADC" w:rsidRPr="00BE1ADC" w:rsidRDefault="00BE1ADC" w:rsidP="00BE1ADC">
            <w:pPr>
              <w:rPr>
                <w:sz w:val="20"/>
                <w:szCs w:val="20"/>
              </w:rPr>
            </w:pPr>
            <w:r w:rsidRPr="00BE1ADC">
              <w:rPr>
                <w:sz w:val="20"/>
                <w:szCs w:val="20"/>
              </w:rPr>
              <w:t>2</w:t>
            </w:r>
          </w:p>
        </w:tc>
        <w:tc>
          <w:tcPr>
            <w:tcW w:w="2606" w:type="dxa"/>
            <w:shd w:val="clear" w:color="auto" w:fill="auto"/>
          </w:tcPr>
          <w:p w14:paraId="687EF7FE" w14:textId="77777777" w:rsidR="00BE1ADC" w:rsidRPr="00BE1ADC" w:rsidRDefault="00BE1ADC" w:rsidP="00BE1ADC"/>
        </w:tc>
        <w:tc>
          <w:tcPr>
            <w:tcW w:w="2290" w:type="dxa"/>
            <w:shd w:val="clear" w:color="auto" w:fill="auto"/>
          </w:tcPr>
          <w:p w14:paraId="69FCB585" w14:textId="77777777" w:rsidR="00BE1ADC" w:rsidRPr="00BE1ADC" w:rsidRDefault="00BE1ADC" w:rsidP="00BE1ADC"/>
        </w:tc>
        <w:tc>
          <w:tcPr>
            <w:tcW w:w="1859" w:type="dxa"/>
            <w:shd w:val="clear" w:color="auto" w:fill="auto"/>
          </w:tcPr>
          <w:p w14:paraId="1ECC9EE3" w14:textId="77777777" w:rsidR="00BE1ADC" w:rsidRPr="00BE1ADC" w:rsidRDefault="00BE1ADC" w:rsidP="00BE1ADC"/>
        </w:tc>
        <w:tc>
          <w:tcPr>
            <w:tcW w:w="1661" w:type="dxa"/>
            <w:shd w:val="clear" w:color="auto" w:fill="auto"/>
          </w:tcPr>
          <w:p w14:paraId="2AF82FB3" w14:textId="77777777" w:rsidR="00BE1ADC" w:rsidRPr="00BE1ADC" w:rsidRDefault="00BE1ADC" w:rsidP="00BE1ADC"/>
        </w:tc>
        <w:tc>
          <w:tcPr>
            <w:tcW w:w="2913" w:type="dxa"/>
            <w:shd w:val="clear" w:color="auto" w:fill="auto"/>
          </w:tcPr>
          <w:p w14:paraId="0E4AB993" w14:textId="77777777" w:rsidR="00BE1ADC" w:rsidRPr="00BE1ADC" w:rsidRDefault="00BE1ADC" w:rsidP="00BE1ADC"/>
        </w:tc>
        <w:tc>
          <w:tcPr>
            <w:tcW w:w="1777" w:type="dxa"/>
            <w:shd w:val="clear" w:color="auto" w:fill="auto"/>
          </w:tcPr>
          <w:p w14:paraId="63BE042F" w14:textId="77777777" w:rsidR="00BE1ADC" w:rsidRPr="00BE1ADC" w:rsidRDefault="00BE1ADC" w:rsidP="00BE1ADC"/>
        </w:tc>
      </w:tr>
      <w:tr w:rsidR="00BE1ADC" w:rsidRPr="00BE1ADC" w14:paraId="29846EBF" w14:textId="77777777" w:rsidTr="00075A77">
        <w:trPr>
          <w:trHeight w:val="561"/>
        </w:trPr>
        <w:tc>
          <w:tcPr>
            <w:tcW w:w="0" w:type="auto"/>
          </w:tcPr>
          <w:p w14:paraId="6DB0EAB4" w14:textId="008DF7E7" w:rsidR="00BE1ADC" w:rsidRPr="00BE1ADC" w:rsidRDefault="00BE1ADC" w:rsidP="00BE1ADC">
            <w:pPr>
              <w:rPr>
                <w:sz w:val="20"/>
                <w:szCs w:val="20"/>
              </w:rPr>
            </w:pPr>
            <w:r w:rsidRPr="00BE1ADC">
              <w:rPr>
                <w:sz w:val="20"/>
                <w:szCs w:val="20"/>
              </w:rPr>
              <w:t>3</w:t>
            </w:r>
          </w:p>
        </w:tc>
        <w:tc>
          <w:tcPr>
            <w:tcW w:w="2606" w:type="dxa"/>
          </w:tcPr>
          <w:p w14:paraId="38F2B748" w14:textId="5EC61055" w:rsidR="00BE1ADC" w:rsidRPr="00BE1ADC" w:rsidRDefault="00BE1ADC" w:rsidP="00BE1ADC">
            <w:pPr>
              <w:rPr>
                <w:sz w:val="22"/>
              </w:rPr>
            </w:pPr>
          </w:p>
        </w:tc>
        <w:tc>
          <w:tcPr>
            <w:tcW w:w="2290" w:type="dxa"/>
          </w:tcPr>
          <w:p w14:paraId="103FC0E2" w14:textId="77777777" w:rsidR="00BE1ADC" w:rsidRPr="00BE1ADC" w:rsidRDefault="00BE1ADC" w:rsidP="00BE1ADC">
            <w:pPr>
              <w:rPr>
                <w:sz w:val="22"/>
              </w:rPr>
            </w:pPr>
          </w:p>
        </w:tc>
        <w:tc>
          <w:tcPr>
            <w:tcW w:w="1859" w:type="dxa"/>
          </w:tcPr>
          <w:p w14:paraId="78D766DB" w14:textId="3982B9CD" w:rsidR="00BE1ADC" w:rsidRPr="00BE1ADC" w:rsidRDefault="00BE1ADC" w:rsidP="00BE1ADC">
            <w:pPr>
              <w:rPr>
                <w:sz w:val="22"/>
              </w:rPr>
            </w:pPr>
          </w:p>
        </w:tc>
        <w:tc>
          <w:tcPr>
            <w:tcW w:w="1661" w:type="dxa"/>
          </w:tcPr>
          <w:p w14:paraId="45A7572D" w14:textId="5C941F54" w:rsidR="00BE1ADC" w:rsidRPr="00BE1ADC" w:rsidRDefault="00BE1ADC" w:rsidP="00BE1ADC">
            <w:pPr>
              <w:rPr>
                <w:sz w:val="22"/>
              </w:rPr>
            </w:pPr>
          </w:p>
        </w:tc>
        <w:tc>
          <w:tcPr>
            <w:tcW w:w="2913" w:type="dxa"/>
          </w:tcPr>
          <w:p w14:paraId="3FC82CE5" w14:textId="59D7F643" w:rsidR="00BE1ADC" w:rsidRPr="00BE1ADC" w:rsidRDefault="00BE1ADC" w:rsidP="00BE1ADC">
            <w:pPr>
              <w:rPr>
                <w:sz w:val="22"/>
              </w:rPr>
            </w:pPr>
          </w:p>
        </w:tc>
        <w:tc>
          <w:tcPr>
            <w:tcW w:w="1777" w:type="dxa"/>
          </w:tcPr>
          <w:p w14:paraId="7D6F14F8" w14:textId="2826214B" w:rsidR="00BE1ADC" w:rsidRPr="00BE1ADC" w:rsidRDefault="00BE1ADC" w:rsidP="00BE1ADC">
            <w:pPr>
              <w:rPr>
                <w:sz w:val="22"/>
              </w:rPr>
            </w:pPr>
          </w:p>
        </w:tc>
      </w:tr>
      <w:tr w:rsidR="00BE1ADC" w:rsidRPr="00BE1ADC" w14:paraId="78D68E84" w14:textId="77777777" w:rsidTr="00075A77">
        <w:trPr>
          <w:cnfStyle w:val="000000010000" w:firstRow="0" w:lastRow="0" w:firstColumn="0" w:lastColumn="0" w:oddVBand="0" w:evenVBand="0" w:oddHBand="0" w:evenHBand="1" w:firstRowFirstColumn="0" w:firstRowLastColumn="0" w:lastRowFirstColumn="0" w:lastRowLastColumn="0"/>
          <w:trHeight w:val="576"/>
        </w:trPr>
        <w:tc>
          <w:tcPr>
            <w:tcW w:w="0" w:type="auto"/>
            <w:shd w:val="clear" w:color="auto" w:fill="auto"/>
          </w:tcPr>
          <w:p w14:paraId="58996A94" w14:textId="0636291E" w:rsidR="00BE1ADC" w:rsidRPr="00BE1ADC" w:rsidRDefault="00BE1ADC" w:rsidP="00BE1ADC">
            <w:pPr>
              <w:rPr>
                <w:sz w:val="20"/>
                <w:szCs w:val="20"/>
              </w:rPr>
            </w:pPr>
            <w:r w:rsidRPr="00BE1ADC">
              <w:rPr>
                <w:sz w:val="20"/>
                <w:szCs w:val="20"/>
              </w:rPr>
              <w:t>4</w:t>
            </w:r>
          </w:p>
        </w:tc>
        <w:tc>
          <w:tcPr>
            <w:tcW w:w="2606" w:type="dxa"/>
            <w:shd w:val="clear" w:color="auto" w:fill="auto"/>
          </w:tcPr>
          <w:p w14:paraId="109A9DC3" w14:textId="0626897F" w:rsidR="00BE1ADC" w:rsidRPr="00BE1ADC" w:rsidRDefault="00BE1ADC" w:rsidP="00BE1ADC">
            <w:pPr>
              <w:rPr>
                <w:sz w:val="22"/>
              </w:rPr>
            </w:pPr>
          </w:p>
        </w:tc>
        <w:tc>
          <w:tcPr>
            <w:tcW w:w="2290" w:type="dxa"/>
            <w:shd w:val="clear" w:color="auto" w:fill="auto"/>
          </w:tcPr>
          <w:p w14:paraId="16A30E32" w14:textId="66F9545E" w:rsidR="00BE1ADC" w:rsidRPr="00BE1ADC" w:rsidRDefault="00BE1ADC" w:rsidP="00BE1ADC">
            <w:pPr>
              <w:rPr>
                <w:sz w:val="22"/>
              </w:rPr>
            </w:pPr>
          </w:p>
        </w:tc>
        <w:tc>
          <w:tcPr>
            <w:tcW w:w="1859" w:type="dxa"/>
            <w:shd w:val="clear" w:color="auto" w:fill="auto"/>
          </w:tcPr>
          <w:p w14:paraId="08644B2A" w14:textId="299F7FDF" w:rsidR="00BE1ADC" w:rsidRPr="00BE1ADC" w:rsidRDefault="00BE1ADC" w:rsidP="00BE1ADC">
            <w:pPr>
              <w:rPr>
                <w:sz w:val="22"/>
              </w:rPr>
            </w:pPr>
          </w:p>
        </w:tc>
        <w:tc>
          <w:tcPr>
            <w:tcW w:w="1661" w:type="dxa"/>
            <w:shd w:val="clear" w:color="auto" w:fill="auto"/>
          </w:tcPr>
          <w:p w14:paraId="2F497B56" w14:textId="52F8B0B2" w:rsidR="00BE1ADC" w:rsidRPr="00BE1ADC" w:rsidRDefault="00BE1ADC" w:rsidP="00BE1ADC">
            <w:pPr>
              <w:rPr>
                <w:sz w:val="22"/>
              </w:rPr>
            </w:pPr>
          </w:p>
        </w:tc>
        <w:tc>
          <w:tcPr>
            <w:tcW w:w="2913" w:type="dxa"/>
            <w:shd w:val="clear" w:color="auto" w:fill="auto"/>
          </w:tcPr>
          <w:p w14:paraId="310D51EF" w14:textId="53B40AE2" w:rsidR="00BE1ADC" w:rsidRPr="00BE1ADC" w:rsidRDefault="00BE1ADC" w:rsidP="00BE1ADC">
            <w:pPr>
              <w:rPr>
                <w:sz w:val="22"/>
              </w:rPr>
            </w:pPr>
          </w:p>
        </w:tc>
        <w:tc>
          <w:tcPr>
            <w:tcW w:w="1777" w:type="dxa"/>
            <w:shd w:val="clear" w:color="auto" w:fill="auto"/>
          </w:tcPr>
          <w:p w14:paraId="670D006F" w14:textId="6F6D6B23" w:rsidR="00BE1ADC" w:rsidRPr="00BE1ADC" w:rsidRDefault="00BE1ADC" w:rsidP="00BE1ADC">
            <w:pPr>
              <w:rPr>
                <w:sz w:val="22"/>
              </w:rPr>
            </w:pPr>
          </w:p>
        </w:tc>
      </w:tr>
      <w:tr w:rsidR="00BE1ADC" w:rsidRPr="00BE1ADC" w14:paraId="77F4DED4" w14:textId="77777777" w:rsidTr="00075A77">
        <w:trPr>
          <w:trHeight w:val="498"/>
        </w:trPr>
        <w:tc>
          <w:tcPr>
            <w:tcW w:w="0" w:type="auto"/>
          </w:tcPr>
          <w:p w14:paraId="377C8946" w14:textId="77777777" w:rsidR="00BE1ADC" w:rsidRDefault="00BE1ADC" w:rsidP="00BE1ADC"/>
        </w:tc>
        <w:tc>
          <w:tcPr>
            <w:tcW w:w="2606" w:type="dxa"/>
          </w:tcPr>
          <w:p w14:paraId="3FAB1FF1" w14:textId="77777777" w:rsidR="00BE1ADC" w:rsidRPr="00BE1ADC" w:rsidRDefault="00BE1ADC" w:rsidP="00BE1ADC"/>
        </w:tc>
        <w:tc>
          <w:tcPr>
            <w:tcW w:w="2290" w:type="dxa"/>
          </w:tcPr>
          <w:p w14:paraId="22F54568" w14:textId="77777777" w:rsidR="00BE1ADC" w:rsidRPr="00BE1ADC" w:rsidRDefault="00BE1ADC" w:rsidP="00BE1ADC"/>
        </w:tc>
        <w:tc>
          <w:tcPr>
            <w:tcW w:w="1859" w:type="dxa"/>
          </w:tcPr>
          <w:p w14:paraId="36746CFD" w14:textId="77777777" w:rsidR="00BE1ADC" w:rsidRPr="00BE1ADC" w:rsidRDefault="00BE1ADC" w:rsidP="00BE1ADC"/>
        </w:tc>
        <w:tc>
          <w:tcPr>
            <w:tcW w:w="1661" w:type="dxa"/>
          </w:tcPr>
          <w:p w14:paraId="2B860752" w14:textId="77777777" w:rsidR="00BE1ADC" w:rsidRPr="00BE1ADC" w:rsidRDefault="00BE1ADC" w:rsidP="00BE1ADC"/>
        </w:tc>
        <w:tc>
          <w:tcPr>
            <w:tcW w:w="2913" w:type="dxa"/>
          </w:tcPr>
          <w:p w14:paraId="4FD38D5C" w14:textId="77777777" w:rsidR="00BE1ADC" w:rsidRPr="00BE1ADC" w:rsidRDefault="00BE1ADC" w:rsidP="00BE1ADC"/>
        </w:tc>
        <w:tc>
          <w:tcPr>
            <w:tcW w:w="1777" w:type="dxa"/>
          </w:tcPr>
          <w:p w14:paraId="01E2E196" w14:textId="77777777" w:rsidR="00BE1ADC" w:rsidRPr="00BE1ADC" w:rsidRDefault="00BE1ADC" w:rsidP="00BE1ADC"/>
        </w:tc>
      </w:tr>
      <w:tr w:rsidR="00BE1ADC" w:rsidRPr="00BE1ADC" w14:paraId="1F7A9C07" w14:textId="77777777" w:rsidTr="00075A77">
        <w:trPr>
          <w:cnfStyle w:val="000000010000" w:firstRow="0" w:lastRow="0" w:firstColumn="0" w:lastColumn="0" w:oddVBand="0" w:evenVBand="0" w:oddHBand="0" w:evenHBand="1" w:firstRowFirstColumn="0" w:firstRowLastColumn="0" w:lastRowFirstColumn="0" w:lastRowLastColumn="0"/>
          <w:trHeight w:val="514"/>
        </w:trPr>
        <w:tc>
          <w:tcPr>
            <w:tcW w:w="0" w:type="auto"/>
            <w:shd w:val="clear" w:color="auto" w:fill="auto"/>
          </w:tcPr>
          <w:p w14:paraId="09EE0C91" w14:textId="77777777" w:rsidR="00BE1ADC" w:rsidRDefault="00BE1ADC" w:rsidP="00BE1ADC"/>
        </w:tc>
        <w:tc>
          <w:tcPr>
            <w:tcW w:w="2606" w:type="dxa"/>
            <w:shd w:val="clear" w:color="auto" w:fill="auto"/>
          </w:tcPr>
          <w:p w14:paraId="0C64BD7E" w14:textId="77777777" w:rsidR="00BE1ADC" w:rsidRPr="00BE1ADC" w:rsidRDefault="00BE1ADC" w:rsidP="00BE1ADC"/>
        </w:tc>
        <w:tc>
          <w:tcPr>
            <w:tcW w:w="2290" w:type="dxa"/>
            <w:shd w:val="clear" w:color="auto" w:fill="auto"/>
          </w:tcPr>
          <w:p w14:paraId="0FC641B3" w14:textId="77777777" w:rsidR="00BE1ADC" w:rsidRPr="00BE1ADC" w:rsidRDefault="00BE1ADC" w:rsidP="00BE1ADC"/>
        </w:tc>
        <w:tc>
          <w:tcPr>
            <w:tcW w:w="1859" w:type="dxa"/>
            <w:shd w:val="clear" w:color="auto" w:fill="auto"/>
          </w:tcPr>
          <w:p w14:paraId="43D328F9" w14:textId="77777777" w:rsidR="00BE1ADC" w:rsidRPr="00BE1ADC" w:rsidRDefault="00BE1ADC" w:rsidP="00BE1ADC"/>
        </w:tc>
        <w:tc>
          <w:tcPr>
            <w:tcW w:w="1661" w:type="dxa"/>
            <w:shd w:val="clear" w:color="auto" w:fill="auto"/>
          </w:tcPr>
          <w:p w14:paraId="16D7B419" w14:textId="77777777" w:rsidR="00BE1ADC" w:rsidRPr="00BE1ADC" w:rsidRDefault="00BE1ADC" w:rsidP="00BE1ADC"/>
        </w:tc>
        <w:tc>
          <w:tcPr>
            <w:tcW w:w="2913" w:type="dxa"/>
            <w:shd w:val="clear" w:color="auto" w:fill="auto"/>
          </w:tcPr>
          <w:p w14:paraId="6C24DC2D" w14:textId="77777777" w:rsidR="00BE1ADC" w:rsidRPr="00BE1ADC" w:rsidRDefault="00BE1ADC" w:rsidP="00BE1ADC"/>
        </w:tc>
        <w:tc>
          <w:tcPr>
            <w:tcW w:w="1777" w:type="dxa"/>
            <w:shd w:val="clear" w:color="auto" w:fill="auto"/>
          </w:tcPr>
          <w:p w14:paraId="5D1F93EC" w14:textId="77777777" w:rsidR="00BE1ADC" w:rsidRPr="00BE1ADC" w:rsidRDefault="00BE1ADC" w:rsidP="00BE1ADC"/>
        </w:tc>
      </w:tr>
      <w:tr w:rsidR="00BE1ADC" w:rsidRPr="00BE1ADC" w14:paraId="61B901BF" w14:textId="77777777" w:rsidTr="00075A77">
        <w:trPr>
          <w:trHeight w:val="498"/>
        </w:trPr>
        <w:tc>
          <w:tcPr>
            <w:tcW w:w="0" w:type="auto"/>
          </w:tcPr>
          <w:p w14:paraId="3DC08379" w14:textId="77777777" w:rsidR="00BE1ADC" w:rsidRDefault="00BE1ADC" w:rsidP="00BE1ADC"/>
        </w:tc>
        <w:tc>
          <w:tcPr>
            <w:tcW w:w="2606" w:type="dxa"/>
          </w:tcPr>
          <w:p w14:paraId="1D808503" w14:textId="77777777" w:rsidR="00BE1ADC" w:rsidRPr="00BE1ADC" w:rsidRDefault="00BE1ADC" w:rsidP="00BE1ADC"/>
        </w:tc>
        <w:tc>
          <w:tcPr>
            <w:tcW w:w="2290" w:type="dxa"/>
          </w:tcPr>
          <w:p w14:paraId="667B8593" w14:textId="77777777" w:rsidR="00BE1ADC" w:rsidRPr="00BE1ADC" w:rsidRDefault="00BE1ADC" w:rsidP="00BE1ADC"/>
        </w:tc>
        <w:tc>
          <w:tcPr>
            <w:tcW w:w="1859" w:type="dxa"/>
          </w:tcPr>
          <w:p w14:paraId="2BC04F2A" w14:textId="77777777" w:rsidR="00BE1ADC" w:rsidRPr="00BE1ADC" w:rsidRDefault="00BE1ADC" w:rsidP="00BE1ADC"/>
        </w:tc>
        <w:tc>
          <w:tcPr>
            <w:tcW w:w="1661" w:type="dxa"/>
          </w:tcPr>
          <w:p w14:paraId="0BA9D447" w14:textId="77777777" w:rsidR="00BE1ADC" w:rsidRPr="00BE1ADC" w:rsidRDefault="00BE1ADC" w:rsidP="00BE1ADC"/>
        </w:tc>
        <w:tc>
          <w:tcPr>
            <w:tcW w:w="2913" w:type="dxa"/>
          </w:tcPr>
          <w:p w14:paraId="0D416F5A" w14:textId="77777777" w:rsidR="00BE1ADC" w:rsidRPr="00BE1ADC" w:rsidRDefault="00BE1ADC" w:rsidP="00BE1ADC"/>
        </w:tc>
        <w:tc>
          <w:tcPr>
            <w:tcW w:w="1777" w:type="dxa"/>
          </w:tcPr>
          <w:p w14:paraId="22599515" w14:textId="77777777" w:rsidR="00BE1ADC" w:rsidRPr="00BE1ADC" w:rsidRDefault="00BE1ADC" w:rsidP="00BE1ADC"/>
        </w:tc>
      </w:tr>
      <w:tr w:rsidR="00BE1ADC" w:rsidRPr="00BE1ADC" w14:paraId="6719B6FC" w14:textId="77777777" w:rsidTr="00075A77">
        <w:trPr>
          <w:cnfStyle w:val="000000010000" w:firstRow="0" w:lastRow="0" w:firstColumn="0" w:lastColumn="0" w:oddVBand="0" w:evenVBand="0" w:oddHBand="0" w:evenHBand="1" w:firstRowFirstColumn="0" w:firstRowLastColumn="0" w:lastRowFirstColumn="0" w:lastRowLastColumn="0"/>
          <w:trHeight w:val="514"/>
        </w:trPr>
        <w:tc>
          <w:tcPr>
            <w:tcW w:w="0" w:type="auto"/>
            <w:shd w:val="clear" w:color="auto" w:fill="auto"/>
          </w:tcPr>
          <w:p w14:paraId="1184E24B" w14:textId="77777777" w:rsidR="00BE1ADC" w:rsidRDefault="00BE1ADC" w:rsidP="00BE1ADC"/>
        </w:tc>
        <w:tc>
          <w:tcPr>
            <w:tcW w:w="2606" w:type="dxa"/>
            <w:shd w:val="clear" w:color="auto" w:fill="auto"/>
          </w:tcPr>
          <w:p w14:paraId="31EA0BEC" w14:textId="77777777" w:rsidR="00BE1ADC" w:rsidRPr="00BE1ADC" w:rsidRDefault="00BE1ADC" w:rsidP="00BE1ADC"/>
        </w:tc>
        <w:tc>
          <w:tcPr>
            <w:tcW w:w="2290" w:type="dxa"/>
            <w:shd w:val="clear" w:color="auto" w:fill="auto"/>
          </w:tcPr>
          <w:p w14:paraId="7AD82ACE" w14:textId="77777777" w:rsidR="00BE1ADC" w:rsidRPr="00BE1ADC" w:rsidRDefault="00BE1ADC" w:rsidP="00BE1ADC"/>
        </w:tc>
        <w:tc>
          <w:tcPr>
            <w:tcW w:w="1859" w:type="dxa"/>
            <w:shd w:val="clear" w:color="auto" w:fill="auto"/>
          </w:tcPr>
          <w:p w14:paraId="51EF2B61" w14:textId="77777777" w:rsidR="00BE1ADC" w:rsidRPr="00BE1ADC" w:rsidRDefault="00BE1ADC" w:rsidP="00BE1ADC"/>
        </w:tc>
        <w:tc>
          <w:tcPr>
            <w:tcW w:w="1661" w:type="dxa"/>
            <w:shd w:val="clear" w:color="auto" w:fill="auto"/>
          </w:tcPr>
          <w:p w14:paraId="5F5FFC88" w14:textId="77777777" w:rsidR="00BE1ADC" w:rsidRPr="00BE1ADC" w:rsidRDefault="00BE1ADC" w:rsidP="00BE1ADC"/>
        </w:tc>
        <w:tc>
          <w:tcPr>
            <w:tcW w:w="2913" w:type="dxa"/>
            <w:shd w:val="clear" w:color="auto" w:fill="auto"/>
          </w:tcPr>
          <w:p w14:paraId="0067D483" w14:textId="77777777" w:rsidR="00BE1ADC" w:rsidRPr="00BE1ADC" w:rsidRDefault="00BE1ADC" w:rsidP="00BE1ADC"/>
        </w:tc>
        <w:tc>
          <w:tcPr>
            <w:tcW w:w="1777" w:type="dxa"/>
            <w:shd w:val="clear" w:color="auto" w:fill="auto"/>
          </w:tcPr>
          <w:p w14:paraId="2A5056AB" w14:textId="77777777" w:rsidR="00BE1ADC" w:rsidRPr="00BE1ADC" w:rsidRDefault="00BE1ADC" w:rsidP="00BE1ADC"/>
        </w:tc>
      </w:tr>
      <w:tr w:rsidR="00BE1ADC" w:rsidRPr="00BE1ADC" w14:paraId="45FF0C00" w14:textId="77777777" w:rsidTr="00075A77">
        <w:trPr>
          <w:trHeight w:val="498"/>
        </w:trPr>
        <w:tc>
          <w:tcPr>
            <w:tcW w:w="0" w:type="auto"/>
          </w:tcPr>
          <w:p w14:paraId="608DDA1B" w14:textId="77777777" w:rsidR="00BE1ADC" w:rsidRDefault="00BE1ADC" w:rsidP="00BE1ADC"/>
        </w:tc>
        <w:tc>
          <w:tcPr>
            <w:tcW w:w="2606" w:type="dxa"/>
          </w:tcPr>
          <w:p w14:paraId="3CF5219D" w14:textId="77777777" w:rsidR="00BE1ADC" w:rsidRPr="00BE1ADC" w:rsidRDefault="00BE1ADC" w:rsidP="00BE1ADC"/>
        </w:tc>
        <w:tc>
          <w:tcPr>
            <w:tcW w:w="2290" w:type="dxa"/>
          </w:tcPr>
          <w:p w14:paraId="23175BC7" w14:textId="77777777" w:rsidR="00BE1ADC" w:rsidRPr="00BE1ADC" w:rsidRDefault="00BE1ADC" w:rsidP="00BE1ADC"/>
        </w:tc>
        <w:tc>
          <w:tcPr>
            <w:tcW w:w="1859" w:type="dxa"/>
          </w:tcPr>
          <w:p w14:paraId="5228AFAB" w14:textId="77777777" w:rsidR="00BE1ADC" w:rsidRPr="00BE1ADC" w:rsidRDefault="00BE1ADC" w:rsidP="00BE1ADC"/>
        </w:tc>
        <w:tc>
          <w:tcPr>
            <w:tcW w:w="1661" w:type="dxa"/>
          </w:tcPr>
          <w:p w14:paraId="7DE80CCF" w14:textId="77777777" w:rsidR="00BE1ADC" w:rsidRPr="00BE1ADC" w:rsidRDefault="00BE1ADC" w:rsidP="00BE1ADC"/>
        </w:tc>
        <w:tc>
          <w:tcPr>
            <w:tcW w:w="2913" w:type="dxa"/>
          </w:tcPr>
          <w:p w14:paraId="4A404B4C" w14:textId="77777777" w:rsidR="00BE1ADC" w:rsidRPr="00BE1ADC" w:rsidRDefault="00BE1ADC" w:rsidP="00BE1ADC"/>
        </w:tc>
        <w:tc>
          <w:tcPr>
            <w:tcW w:w="1777" w:type="dxa"/>
          </w:tcPr>
          <w:p w14:paraId="1F95843E" w14:textId="77777777" w:rsidR="00BE1ADC" w:rsidRPr="00BE1ADC" w:rsidRDefault="00BE1ADC" w:rsidP="00BE1ADC"/>
        </w:tc>
      </w:tr>
      <w:tr w:rsidR="00BE1ADC" w:rsidRPr="00BE1ADC" w14:paraId="20109272" w14:textId="77777777" w:rsidTr="000E55DC">
        <w:trPr>
          <w:cnfStyle w:val="000000010000" w:firstRow="0" w:lastRow="0" w:firstColumn="0" w:lastColumn="0" w:oddVBand="0" w:evenVBand="0" w:oddHBand="0" w:evenHBand="1" w:firstRowFirstColumn="0" w:firstRowLastColumn="0" w:lastRowFirstColumn="0" w:lastRowLastColumn="0"/>
          <w:trHeight w:val="514"/>
        </w:trPr>
        <w:tc>
          <w:tcPr>
            <w:tcW w:w="14066" w:type="dxa"/>
            <w:gridSpan w:val="7"/>
            <w:shd w:val="clear" w:color="auto" w:fill="E6EAF6" w:themeFill="background1"/>
          </w:tcPr>
          <w:p w14:paraId="1AD95EA5" w14:textId="2845ABCA" w:rsidR="00BE1ADC" w:rsidRPr="00BE1ADC" w:rsidRDefault="00BE1ADC" w:rsidP="00BE1ADC">
            <w:r>
              <w:t xml:space="preserve">Approved By: </w:t>
            </w:r>
          </w:p>
        </w:tc>
      </w:tr>
      <w:tr w:rsidR="00BE1ADC" w:rsidRPr="00BE1ADC" w14:paraId="25B2C28D" w14:textId="77777777" w:rsidTr="002641B6">
        <w:trPr>
          <w:trHeight w:val="498"/>
        </w:trPr>
        <w:tc>
          <w:tcPr>
            <w:tcW w:w="5856" w:type="dxa"/>
            <w:gridSpan w:val="3"/>
          </w:tcPr>
          <w:p w14:paraId="3A9C88C6" w14:textId="77777777" w:rsidR="00BE1ADC" w:rsidRDefault="00BE1ADC" w:rsidP="00BE1ADC">
            <w:r>
              <w:t>Signature:</w:t>
            </w:r>
          </w:p>
        </w:tc>
        <w:tc>
          <w:tcPr>
            <w:tcW w:w="8210" w:type="dxa"/>
            <w:gridSpan w:val="4"/>
          </w:tcPr>
          <w:p w14:paraId="7E9498B1" w14:textId="36A49D50" w:rsidR="00BE1ADC" w:rsidRDefault="00BE1ADC" w:rsidP="00BE1ADC">
            <w:r>
              <w:t>Date:</w:t>
            </w:r>
          </w:p>
        </w:tc>
      </w:tr>
    </w:tbl>
    <w:p w14:paraId="3094B47B" w14:textId="4952CD1A" w:rsidR="00DA4845" w:rsidRPr="000377ED" w:rsidRDefault="00DA4845" w:rsidP="00BE1ADC"/>
    <w:sectPr w:rsidR="00DA4845" w:rsidRPr="000377ED" w:rsidSect="00983C80">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1A721" w14:textId="77777777" w:rsidR="000124E7" w:rsidRDefault="000124E7" w:rsidP="00F1359C">
      <w:pPr>
        <w:spacing w:before="0" w:after="0" w:line="240" w:lineRule="auto"/>
      </w:pPr>
      <w:r>
        <w:separator/>
      </w:r>
    </w:p>
  </w:endnote>
  <w:endnote w:type="continuationSeparator" w:id="0">
    <w:p w14:paraId="267E8129" w14:textId="77777777" w:rsidR="000124E7" w:rsidRDefault="000124E7"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3B2B6F02" w14:textId="5315D0ED" w:rsidR="000E53A8" w:rsidRPr="000E53A8" w:rsidRDefault="000E53A8" w:rsidP="00306847">
            <w:pPr>
              <w:pStyle w:val="Footer"/>
              <w:spacing w:after="100" w:afterAutospacing="1"/>
              <w:rPr>
                <w:sz w:val="18"/>
                <w:szCs w:val="18"/>
              </w:rPr>
            </w:pPr>
            <w:r>
              <w:rPr>
                <w:noProof/>
                <w:sz w:val="18"/>
                <w:szCs w:val="18"/>
              </w:rPr>
              <mc:AlternateContent>
                <mc:Choice Requires="wps">
                  <w:drawing>
                    <wp:anchor distT="0" distB="0" distL="114300" distR="114300" simplePos="0" relativeHeight="251662336" behindDoc="0" locked="0" layoutInCell="1" allowOverlap="1" wp14:anchorId="667B9147" wp14:editId="691ACEE1">
                      <wp:simplePos x="0" y="0"/>
                      <wp:positionH relativeFrom="column">
                        <wp:posOffset>-1094504</wp:posOffset>
                      </wp:positionH>
                      <wp:positionV relativeFrom="paragraph">
                        <wp:posOffset>301021</wp:posOffset>
                      </wp:positionV>
                      <wp:extent cx="10829925" cy="434340"/>
                      <wp:effectExtent l="0" t="0" r="9525" b="3810"/>
                      <wp:wrapNone/>
                      <wp:docPr id="9" name="Rectangle 9"/>
                      <wp:cNvGraphicFramePr/>
                      <a:graphic xmlns:a="http://schemas.openxmlformats.org/drawingml/2006/main">
                        <a:graphicData uri="http://schemas.microsoft.com/office/word/2010/wordprocessingShape">
                          <wps:wsp>
                            <wps:cNvSpPr/>
                            <wps:spPr>
                              <a:xfrm>
                                <a:off x="0" y="0"/>
                                <a:ext cx="10829925" cy="43434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649E39D" w14:textId="4FB02473" w:rsidR="00BF2CD1" w:rsidRPr="00BF2CD1" w:rsidRDefault="00BF2CD1" w:rsidP="00BF2CD1">
                                  <w:pPr>
                                    <w:ind w:left="720" w:firstLine="720"/>
                                    <w:rPr>
                                      <w:b/>
                                      <w:sz w:val="16"/>
                                      <w:szCs w:val="16"/>
                                    </w:rPr>
                                  </w:pPr>
                                  <w:r w:rsidRPr="00BF2CD1">
                                    <w:rPr>
                                      <w:b/>
                                      <w:sz w:val="16"/>
                                      <w:szCs w:val="16"/>
                                    </w:rPr>
                                    <w:t>Assessment support document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67B9147" id="Rectangle 9" o:spid="_x0000_s1026" style="position:absolute;margin-left:-86.2pt;margin-top:23.7pt;width:852.75pt;height:34.2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" fillcolor="#85be00 [3205]" stroked="f" strokeweight="2pt">
                      <v:textbox>
                        <w:txbxContent>
                          <w:p w14:paraId="7649E39D" w14:textId="4FB02473" w:rsidR="00BF2CD1" w:rsidRPr="00BF2CD1" w:rsidRDefault="00BF2CD1" w:rsidP="00BF2CD1">
                            <w:pPr>
                              <w:ind w:left="720" w:firstLine="720"/>
                              <w:rPr>
                                <w:b/>
                                <w:sz w:val="16"/>
                                <w:szCs w:val="16"/>
                              </w:rPr>
                            </w:pPr>
                            <w:r w:rsidRPr="00BF2CD1">
                              <w:rPr>
                                <w:b/>
                                <w:sz w:val="16"/>
                                <w:szCs w:val="16"/>
                              </w:rPr>
                              <w:t>Assessment support document</w:t>
                            </w:r>
                          </w:p>
                        </w:txbxContent>
                      </v:textbox>
                    </v:rect>
                  </w:pict>
                </mc:Fallback>
              </mc:AlternateContent>
            </w:r>
            <w:r w:rsidR="00BF2CD1">
              <w:rPr>
                <w:sz w:val="18"/>
                <w:szCs w:val="18"/>
              </w:rPr>
              <w:t>MPower108 Risk action plan template</w:t>
            </w:r>
            <w:r w:rsidR="00BF2CD1">
              <w:rPr>
                <w:sz w:val="18"/>
                <w:szCs w:val="18"/>
              </w:rPr>
              <w:tab/>
            </w:r>
            <w:r w:rsidR="00BF2CD1">
              <w:rPr>
                <w:sz w:val="18"/>
                <w:szCs w:val="18"/>
              </w:rPr>
              <w:tab/>
            </w:r>
            <w:r w:rsidR="00BF2CD1">
              <w:rPr>
                <w:sz w:val="18"/>
                <w:szCs w:val="18"/>
              </w:rPr>
              <w:tab/>
            </w:r>
            <w:r w:rsidR="00BF2CD1">
              <w:rPr>
                <w:sz w:val="18"/>
                <w:szCs w:val="18"/>
              </w:rPr>
              <w:tab/>
            </w:r>
            <w:r w:rsidR="00BF2CD1">
              <w:rPr>
                <w:sz w:val="18"/>
                <w:szCs w:val="18"/>
              </w:rPr>
              <w:tab/>
            </w:r>
            <w:r w:rsidR="00BF2CD1">
              <w:rPr>
                <w:sz w:val="18"/>
                <w:szCs w:val="18"/>
              </w:rPr>
              <w:tab/>
            </w:r>
            <w:r w:rsidR="00BF2CD1">
              <w:rPr>
                <w:sz w:val="18"/>
                <w:szCs w:val="18"/>
              </w:rPr>
              <w:tab/>
            </w:r>
            <w:r w:rsidR="00BF2CD1">
              <w:rPr>
                <w:sz w:val="18"/>
                <w:szCs w:val="18"/>
              </w:rPr>
              <w:tab/>
            </w:r>
            <w:r w:rsidRPr="000E53A8">
              <w:rPr>
                <w:sz w:val="18"/>
                <w:szCs w:val="18"/>
              </w:rPr>
              <w:t xml:space="preserve">Page </w:t>
            </w:r>
            <w:r w:rsidRPr="000E53A8">
              <w:rPr>
                <w:b/>
                <w:bCs/>
                <w:sz w:val="18"/>
                <w:szCs w:val="18"/>
              </w:rPr>
              <w:fldChar w:fldCharType="begin"/>
            </w:r>
            <w:r w:rsidRPr="000E53A8">
              <w:rPr>
                <w:b/>
                <w:bCs/>
                <w:sz w:val="18"/>
                <w:szCs w:val="18"/>
              </w:rPr>
              <w:instrText xml:space="preserve"> PAGE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r w:rsidRPr="000E53A8">
              <w:rPr>
                <w:sz w:val="18"/>
                <w:szCs w:val="18"/>
              </w:rPr>
              <w:t xml:space="preserve"> of </w:t>
            </w:r>
            <w:r w:rsidRPr="000E53A8">
              <w:rPr>
                <w:b/>
                <w:bCs/>
                <w:sz w:val="18"/>
                <w:szCs w:val="18"/>
              </w:rPr>
              <w:fldChar w:fldCharType="begin"/>
            </w:r>
            <w:r w:rsidRPr="000E53A8">
              <w:rPr>
                <w:b/>
                <w:bCs/>
                <w:sz w:val="18"/>
                <w:szCs w:val="18"/>
              </w:rPr>
              <w:instrText xml:space="preserve"> NUMPAGES  </w:instrText>
            </w:r>
            <w:r w:rsidRPr="000E53A8">
              <w:rPr>
                <w:b/>
                <w:bCs/>
                <w:sz w:val="18"/>
                <w:szCs w:val="18"/>
              </w:rPr>
              <w:fldChar w:fldCharType="separate"/>
            </w:r>
            <w:r w:rsidRPr="000E53A8">
              <w:rPr>
                <w:b/>
                <w:bCs/>
                <w:noProof/>
                <w:sz w:val="18"/>
                <w:szCs w:val="18"/>
              </w:rPr>
              <w:t>2</w:t>
            </w:r>
            <w:r w:rsidRPr="000E53A8">
              <w:rPr>
                <w:b/>
                <w:bCs/>
                <w:sz w:val="18"/>
                <w:szCs w:val="18"/>
              </w:rPr>
              <w:fldChar w:fldCharType="end"/>
            </w:r>
          </w:p>
        </w:sdtContent>
      </w:sdt>
    </w:sdtContent>
  </w:sdt>
  <w:p w14:paraId="7773B2D8" w14:textId="422FB479" w:rsidR="00CB4ED2" w:rsidRPr="007C5A41" w:rsidRDefault="00CB4ED2" w:rsidP="007C5A41">
    <w:pPr>
      <w:tabs>
        <w:tab w:val="right" w:pos="9015"/>
      </w:tabs>
      <w:jc w:val="right"/>
      <w:rPr>
        <w:color w:val="000000" w:themeColor="text1"/>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607F147A"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E6804B3" id="Rectangle 4" o:spid="_x0000_s1026" alt="&quot;&quot;"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" fillcolor="#0031a7 [3215]" stroked="f" strokeweight="2pt">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2F766" w14:textId="77777777" w:rsidR="000124E7" w:rsidRDefault="000124E7" w:rsidP="00F1359C">
      <w:pPr>
        <w:spacing w:before="0" w:after="0" w:line="240" w:lineRule="auto"/>
      </w:pPr>
      <w:r>
        <w:separator/>
      </w:r>
    </w:p>
  </w:footnote>
  <w:footnote w:type="continuationSeparator" w:id="0">
    <w:p w14:paraId="0E8E6C0E" w14:textId="77777777" w:rsidR="000124E7" w:rsidRDefault="000124E7"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8" type="#_x0000_t75" style="width:77.25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4"/>
  </w:num>
  <w:num w:numId="2">
    <w:abstractNumId w:val="6"/>
  </w:num>
  <w:num w:numId="3">
    <w:abstractNumId w:val="0"/>
  </w:num>
  <w:num w:numId="4">
    <w:abstractNumId w:val="7"/>
  </w:num>
  <w:num w:numId="5">
    <w:abstractNumId w:val="13"/>
  </w:num>
  <w:num w:numId="6">
    <w:abstractNumId w:val="9"/>
  </w:num>
  <w:num w:numId="7">
    <w:abstractNumId w:val="4"/>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1"/>
  </w:num>
  <w:num w:numId="10">
    <w:abstractNumId w:val="3"/>
  </w:num>
  <w:num w:numId="11">
    <w:abstractNumId w:val="15"/>
  </w:num>
  <w:num w:numId="12">
    <w:abstractNumId w:val="10"/>
  </w:num>
  <w:num w:numId="13">
    <w:abstractNumId w:val="8"/>
  </w:num>
  <w:num w:numId="14">
    <w:abstractNumId w:val="14"/>
  </w:num>
  <w:num w:numId="15">
    <w:abstractNumId w:val="5"/>
  </w:num>
  <w:num w:numId="16">
    <w:abstractNumId w:val="16"/>
  </w:num>
  <w:num w:numId="17">
    <w:abstractNumId w:val="12"/>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7017C"/>
    <w:rsid w:val="0007061A"/>
    <w:rsid w:val="00070707"/>
    <w:rsid w:val="00072D46"/>
    <w:rsid w:val="00075A77"/>
    <w:rsid w:val="00081617"/>
    <w:rsid w:val="0008175D"/>
    <w:rsid w:val="00083623"/>
    <w:rsid w:val="00086B4D"/>
    <w:rsid w:val="00086C99"/>
    <w:rsid w:val="0009683C"/>
    <w:rsid w:val="000A06EB"/>
    <w:rsid w:val="000A5B57"/>
    <w:rsid w:val="000B098F"/>
    <w:rsid w:val="000B158B"/>
    <w:rsid w:val="000B3CCC"/>
    <w:rsid w:val="000C024D"/>
    <w:rsid w:val="000C1C6E"/>
    <w:rsid w:val="000C1D10"/>
    <w:rsid w:val="000C58DD"/>
    <w:rsid w:val="000E2301"/>
    <w:rsid w:val="000E53A8"/>
    <w:rsid w:val="000E55DC"/>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567"/>
    <w:rsid w:val="001B43E4"/>
    <w:rsid w:val="001D22CD"/>
    <w:rsid w:val="001E1336"/>
    <w:rsid w:val="001E5ADA"/>
    <w:rsid w:val="00202196"/>
    <w:rsid w:val="002064C8"/>
    <w:rsid w:val="002300A8"/>
    <w:rsid w:val="00232F16"/>
    <w:rsid w:val="00234AC2"/>
    <w:rsid w:val="002458AA"/>
    <w:rsid w:val="00245E47"/>
    <w:rsid w:val="002636A8"/>
    <w:rsid w:val="002641B6"/>
    <w:rsid w:val="00266BDA"/>
    <w:rsid w:val="002760A1"/>
    <w:rsid w:val="002A0D28"/>
    <w:rsid w:val="002A5233"/>
    <w:rsid w:val="002A7D22"/>
    <w:rsid w:val="002B4315"/>
    <w:rsid w:val="002B795B"/>
    <w:rsid w:val="002C07F5"/>
    <w:rsid w:val="002C4863"/>
    <w:rsid w:val="002D3549"/>
    <w:rsid w:val="00306847"/>
    <w:rsid w:val="00310ABF"/>
    <w:rsid w:val="003139BB"/>
    <w:rsid w:val="00340671"/>
    <w:rsid w:val="0034550F"/>
    <w:rsid w:val="00353337"/>
    <w:rsid w:val="003546E2"/>
    <w:rsid w:val="003560D9"/>
    <w:rsid w:val="00361665"/>
    <w:rsid w:val="00371CC6"/>
    <w:rsid w:val="00383F3C"/>
    <w:rsid w:val="0038532D"/>
    <w:rsid w:val="00385752"/>
    <w:rsid w:val="003C06EA"/>
    <w:rsid w:val="003C4C45"/>
    <w:rsid w:val="003C5D00"/>
    <w:rsid w:val="003D22EA"/>
    <w:rsid w:val="003D6368"/>
    <w:rsid w:val="003E0188"/>
    <w:rsid w:val="003E4297"/>
    <w:rsid w:val="003F36BD"/>
    <w:rsid w:val="00403BB1"/>
    <w:rsid w:val="00406468"/>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1997"/>
    <w:rsid w:val="00510BBC"/>
    <w:rsid w:val="00522D54"/>
    <w:rsid w:val="005316D9"/>
    <w:rsid w:val="00533B81"/>
    <w:rsid w:val="0053549A"/>
    <w:rsid w:val="005447BD"/>
    <w:rsid w:val="0055236C"/>
    <w:rsid w:val="00553FFF"/>
    <w:rsid w:val="00563796"/>
    <w:rsid w:val="00581D95"/>
    <w:rsid w:val="00584894"/>
    <w:rsid w:val="00586152"/>
    <w:rsid w:val="005865A7"/>
    <w:rsid w:val="00596E23"/>
    <w:rsid w:val="00597838"/>
    <w:rsid w:val="005B06AA"/>
    <w:rsid w:val="005C60AB"/>
    <w:rsid w:val="005E35FA"/>
    <w:rsid w:val="005E6C19"/>
    <w:rsid w:val="005F6F43"/>
    <w:rsid w:val="005F7397"/>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7277"/>
    <w:rsid w:val="006C1496"/>
    <w:rsid w:val="006C711A"/>
    <w:rsid w:val="006C7465"/>
    <w:rsid w:val="006D0391"/>
    <w:rsid w:val="006D1CC5"/>
    <w:rsid w:val="006E0B50"/>
    <w:rsid w:val="006E2F75"/>
    <w:rsid w:val="006E3642"/>
    <w:rsid w:val="006F018D"/>
    <w:rsid w:val="00724660"/>
    <w:rsid w:val="0073433D"/>
    <w:rsid w:val="00734ECA"/>
    <w:rsid w:val="00736AD7"/>
    <w:rsid w:val="00741502"/>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4A71"/>
    <w:rsid w:val="007F6E5C"/>
    <w:rsid w:val="008005C6"/>
    <w:rsid w:val="00804A99"/>
    <w:rsid w:val="008104BA"/>
    <w:rsid w:val="00817639"/>
    <w:rsid w:val="008229B0"/>
    <w:rsid w:val="00823A65"/>
    <w:rsid w:val="008427B8"/>
    <w:rsid w:val="008466AF"/>
    <w:rsid w:val="0086240F"/>
    <w:rsid w:val="0086497B"/>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3C80"/>
    <w:rsid w:val="009877FF"/>
    <w:rsid w:val="0099279B"/>
    <w:rsid w:val="009A7D5E"/>
    <w:rsid w:val="009B3032"/>
    <w:rsid w:val="009B7536"/>
    <w:rsid w:val="009E1E04"/>
    <w:rsid w:val="009F29E6"/>
    <w:rsid w:val="00A02F42"/>
    <w:rsid w:val="00A220EE"/>
    <w:rsid w:val="00A236A1"/>
    <w:rsid w:val="00A30062"/>
    <w:rsid w:val="00A51E59"/>
    <w:rsid w:val="00A65DC4"/>
    <w:rsid w:val="00A774CF"/>
    <w:rsid w:val="00AA7862"/>
    <w:rsid w:val="00AB52B6"/>
    <w:rsid w:val="00AC3D36"/>
    <w:rsid w:val="00AC3ED5"/>
    <w:rsid w:val="00AD40E9"/>
    <w:rsid w:val="00AD4787"/>
    <w:rsid w:val="00AE3A52"/>
    <w:rsid w:val="00AE5B9B"/>
    <w:rsid w:val="00B01B91"/>
    <w:rsid w:val="00B02416"/>
    <w:rsid w:val="00B02DF9"/>
    <w:rsid w:val="00B21AA4"/>
    <w:rsid w:val="00B223A6"/>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A79FD"/>
    <w:rsid w:val="00BB279B"/>
    <w:rsid w:val="00BC04FD"/>
    <w:rsid w:val="00BC3C84"/>
    <w:rsid w:val="00BD055C"/>
    <w:rsid w:val="00BD4356"/>
    <w:rsid w:val="00BD5BDC"/>
    <w:rsid w:val="00BE1564"/>
    <w:rsid w:val="00BE1ADC"/>
    <w:rsid w:val="00BE2B72"/>
    <w:rsid w:val="00BE3EB7"/>
    <w:rsid w:val="00BE5E43"/>
    <w:rsid w:val="00BE788B"/>
    <w:rsid w:val="00BF2CD1"/>
    <w:rsid w:val="00C0414B"/>
    <w:rsid w:val="00C15940"/>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7471"/>
    <w:rsid w:val="00CA3415"/>
    <w:rsid w:val="00CA51E8"/>
    <w:rsid w:val="00CB39F2"/>
    <w:rsid w:val="00CB4ED2"/>
    <w:rsid w:val="00CC0EF1"/>
    <w:rsid w:val="00CC6398"/>
    <w:rsid w:val="00CD5FE7"/>
    <w:rsid w:val="00CD7E47"/>
    <w:rsid w:val="00CF09D9"/>
    <w:rsid w:val="00CF491F"/>
    <w:rsid w:val="00D06D57"/>
    <w:rsid w:val="00D156C0"/>
    <w:rsid w:val="00D305E9"/>
    <w:rsid w:val="00D447D6"/>
    <w:rsid w:val="00D55279"/>
    <w:rsid w:val="00D55A33"/>
    <w:rsid w:val="00D62B45"/>
    <w:rsid w:val="00D6493E"/>
    <w:rsid w:val="00D703AD"/>
    <w:rsid w:val="00D72CC9"/>
    <w:rsid w:val="00D8451B"/>
    <w:rsid w:val="00D920A2"/>
    <w:rsid w:val="00DA4845"/>
    <w:rsid w:val="00DC11EC"/>
    <w:rsid w:val="00DD545A"/>
    <w:rsid w:val="00DF2542"/>
    <w:rsid w:val="00E00E15"/>
    <w:rsid w:val="00E128E2"/>
    <w:rsid w:val="00E13FAB"/>
    <w:rsid w:val="00E20C88"/>
    <w:rsid w:val="00E23194"/>
    <w:rsid w:val="00E249C8"/>
    <w:rsid w:val="00E261D0"/>
    <w:rsid w:val="00E57203"/>
    <w:rsid w:val="00E72507"/>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7ACF"/>
    <w:rsid w:val="00F932EB"/>
    <w:rsid w:val="00F96C22"/>
    <w:rsid w:val="00FA4540"/>
    <w:rsid w:val="00FB7839"/>
    <w:rsid w:val="00FC2A3A"/>
    <w:rsid w:val="00FC484C"/>
    <w:rsid w:val="00FD3F3B"/>
    <w:rsid w:val="00FD65A7"/>
    <w:rsid w:val="00FE1272"/>
    <w:rsid w:val="00FE1DF0"/>
    <w:rsid w:val="00FF59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2"/>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154423"/>
    <w:pPr>
      <w:keepNext/>
      <w:keepLines/>
      <w:spacing w:before="200"/>
      <w:outlineLvl w:val="1"/>
    </w:pPr>
    <w:rPr>
      <w:rFonts w:eastAsiaTheme="majorEastAsia" w:cstheme="majorBidi"/>
      <w:b/>
      <w:color w:val="0031A7" w:themeColor="text2"/>
      <w:sz w:val="28"/>
      <w:szCs w:val="26"/>
    </w:rPr>
  </w:style>
  <w:style w:type="paragraph" w:styleId="Heading3">
    <w:name w:val="heading 3"/>
    <w:basedOn w:val="Normal"/>
    <w:next w:val="Normal"/>
    <w:link w:val="Heading3Char"/>
    <w:uiPriority w:val="2"/>
    <w:qFormat/>
    <w:rsid w:val="00154423"/>
    <w:pPr>
      <w:keepNext/>
      <w:keepLines/>
      <w:spacing w:before="200"/>
      <w:outlineLvl w:val="2"/>
    </w:pPr>
    <w:rPr>
      <w:rFonts w:eastAsiaTheme="majorEastAsia" w:cstheme="majorBidi"/>
      <w:color w:val="0031A7" w:themeColor="text2"/>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154423"/>
    <w:rPr>
      <w:rFonts w:ascii="Calibri Light" w:eastAsiaTheme="majorEastAsia" w:hAnsi="Calibri Light" w:cstheme="majorBidi"/>
      <w:b/>
      <w:color w:val="0031A7" w:themeColor="text2"/>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154423"/>
    <w:rPr>
      <w:rFonts w:ascii="Calibri Light" w:eastAsiaTheme="majorEastAsia" w:hAnsi="Calibri Light" w:cstheme="majorBidi"/>
      <w:color w:val="0031A7" w:themeColor="text2"/>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2"/>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983C80"/>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983C80"/>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673D9-BF1C-4F24-808C-DCBF7E2F0432}"/>
</file>

<file path=customXml/itemProps2.xml><?xml version="1.0" encoding="utf-8"?>
<ds:datastoreItem xmlns:ds="http://schemas.openxmlformats.org/officeDocument/2006/customXml" ds:itemID="{54B2DA64-EE09-4D73-8AEA-C861B46E25DA}">
  <ds:schemaRefs>
    <ds:schemaRef ds:uri="http://schemas.microsoft.com/office/2006/metadata/properties"/>
    <ds:schemaRef ds:uri="http://schemas.microsoft.com/office/infopath/2007/PartnerControls"/>
    <ds:schemaRef ds:uri="http://purl.org/dc/terms/"/>
    <ds:schemaRef ds:uri="8d123187-21fe-47d9-bb38-a24fa2382a13"/>
    <ds:schemaRef ds:uri="23712732-1a11-42b5-ab16-3cafd502a338"/>
    <ds:schemaRef ds:uri="http://www.w3.org/XML/1998/namespace"/>
    <ds:schemaRef ds:uri="http://schemas.microsoft.com/office/2006/documentManagement/types"/>
    <ds:schemaRef ds:uri="http://purl.org/dc/elements/1.1/"/>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713CAB2C-B560-403E-A47A-A92C08DE9878}">
  <ds:schemaRefs>
    <ds:schemaRef ds:uri="http://schemas.microsoft.com/sharepoint/v3/contenttype/forms"/>
  </ds:schemaRefs>
</ds:datastoreItem>
</file>

<file path=customXml/itemProps4.xml><?xml version="1.0" encoding="utf-8"?>
<ds:datastoreItem xmlns:ds="http://schemas.openxmlformats.org/officeDocument/2006/customXml" ds:itemID="{ACA1F251-E046-4500-8E78-052DCAB15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3</TotalTime>
  <Pages>2</Pages>
  <Words>481</Words>
  <Characters>2745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Study Guide</vt:lpstr>
    </vt:vector>
  </TitlesOfParts>
  <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Risk action plan template</dc:title>
  <dc:subject/>
  <dc:creator>bec.colwell@unep.edu.au</dc:creator>
  <cp:keywords>Assessment support document</cp:keywords>
  <dc:description/>
  <cp:lastModifiedBy>Sally Bush</cp:lastModifiedBy>
  <cp:revision>6</cp:revision>
  <dcterms:created xsi:type="dcterms:W3CDTF">2022-06-01T22:53:00Z</dcterms:created>
  <dcterms:modified xsi:type="dcterms:W3CDTF">2023-07-07T04:17:00Z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